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297" w:rsidRPr="00E76BEB" w:rsidRDefault="00F52297" w:rsidP="00D363BB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E76BEB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F52297" w:rsidRPr="00E76BEB" w:rsidRDefault="00F52297" w:rsidP="00D363BB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 w:rsidRPr="00E76BEB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F52297" w:rsidRPr="00E76BEB" w:rsidRDefault="00F52297" w:rsidP="00D363BB">
      <w:pPr>
        <w:pStyle w:val="Subtitle"/>
        <w:spacing w:before="120"/>
        <w:rPr>
          <w:rFonts w:ascii="Times New Roman" w:hAnsi="Times New Roman" w:cs="Times New Roman"/>
          <w:b/>
          <w:bCs/>
          <w:i/>
          <w:iCs/>
          <w:spacing w:val="40"/>
        </w:rPr>
      </w:pPr>
      <w:r w:rsidRPr="00E76BEB">
        <w:rPr>
          <w:rFonts w:ascii="Times New Roman" w:hAnsi="Times New Roman" w:cs="Times New Roman"/>
          <w:b/>
          <w:bCs/>
          <w:i/>
          <w:iCs/>
          <w:spacing w:val="40"/>
        </w:rPr>
        <w:t>ПОСТАНОВЛЕНИЕ</w:t>
      </w:r>
    </w:p>
    <w:p w:rsidR="00F52297" w:rsidRPr="00E76BEB" w:rsidRDefault="00F52297" w:rsidP="00D363BB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F52297" w:rsidRPr="00CA2239" w:rsidRDefault="00F52297" w:rsidP="00D363BB">
      <w:pPr>
        <w:rPr>
          <w:rFonts w:ascii="Times New Roman" w:hAnsi="Times New Roman" w:cs="Times New Roman"/>
          <w:sz w:val="24"/>
          <w:szCs w:val="24"/>
        </w:rPr>
      </w:pPr>
      <w:r w:rsidRPr="00CA223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15.10.2021 № 289</w:t>
      </w:r>
    </w:p>
    <w:p w:rsidR="00F52297" w:rsidRPr="00EB65B0" w:rsidRDefault="00F52297" w:rsidP="00D363BB">
      <w:pPr>
        <w:rPr>
          <w:rFonts w:ascii="Times New Roman" w:hAnsi="Times New Roman" w:cs="Times New Roman"/>
          <w:sz w:val="24"/>
          <w:szCs w:val="24"/>
        </w:rPr>
      </w:pPr>
      <w:r w:rsidRPr="00EB65B0">
        <w:rPr>
          <w:rFonts w:ascii="Times New Roman" w:hAnsi="Times New Roman" w:cs="Times New Roman"/>
          <w:sz w:val="24"/>
          <w:szCs w:val="24"/>
        </w:rPr>
        <w:t>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637"/>
      </w:tblGrid>
      <w:tr w:rsidR="00F52297" w:rsidRPr="00E76BEB">
        <w:tc>
          <w:tcPr>
            <w:tcW w:w="5637" w:type="dxa"/>
          </w:tcPr>
          <w:p w:rsidR="00F52297" w:rsidRPr="00E76BEB" w:rsidRDefault="00F52297" w:rsidP="00902543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297" w:rsidRPr="00E76BEB" w:rsidRDefault="00F52297" w:rsidP="00074998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BEB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Унечского</w:t>
            </w:r>
            <w:r w:rsidRPr="00E76BEB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айона от 11.01.2021г. </w:t>
            </w:r>
            <w:r w:rsidRPr="00E76BEB">
              <w:rPr>
                <w:rFonts w:ascii="Times New Roman" w:hAnsi="Times New Roman" w:cs="Times New Roman"/>
                <w:sz w:val="28"/>
                <w:szCs w:val="28"/>
              </w:rPr>
              <w:t xml:space="preserve">№ 1 «Об утверждении административного регламента осуществления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жилищного</w:t>
            </w:r>
            <w:r w:rsidRPr="00E76BEB">
              <w:rPr>
                <w:rFonts w:ascii="Times New Roman" w:hAnsi="Times New Roman" w:cs="Times New Roman"/>
                <w:sz w:val="28"/>
                <w:szCs w:val="28"/>
              </w:rPr>
              <w:t xml:space="preserve"> контроля» </w:t>
            </w:r>
          </w:p>
        </w:tc>
      </w:tr>
    </w:tbl>
    <w:p w:rsidR="00F52297" w:rsidRPr="00E76BEB" w:rsidRDefault="00F52297" w:rsidP="00D363BB">
      <w:pPr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52297" w:rsidRDefault="00F52297" w:rsidP="00013048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протестом прокуратуры Унечского района от 01.09.2021 № 42-2021, в</w:t>
      </w:r>
      <w:r w:rsidRPr="00775B33">
        <w:rPr>
          <w:rFonts w:ascii="Times New Roman" w:hAnsi="Times New Roman" w:cs="Times New Roman"/>
          <w:sz w:val="24"/>
          <w:szCs w:val="24"/>
        </w:rPr>
        <w:t xml:space="preserve"> целях приведения постановления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775B33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75B33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75B33">
        <w:rPr>
          <w:rFonts w:ascii="Times New Roman" w:hAnsi="Times New Roman" w:cs="Times New Roman"/>
          <w:sz w:val="24"/>
          <w:szCs w:val="24"/>
        </w:rPr>
        <w:t xml:space="preserve">1г. № 1 «Об утверждении административного регламента осуществления муниципального </w:t>
      </w:r>
      <w:r>
        <w:rPr>
          <w:rFonts w:ascii="Times New Roman" w:hAnsi="Times New Roman" w:cs="Times New Roman"/>
          <w:sz w:val="24"/>
          <w:szCs w:val="24"/>
        </w:rPr>
        <w:t>жилищного</w:t>
      </w:r>
      <w:r w:rsidRPr="00775B33">
        <w:rPr>
          <w:rFonts w:ascii="Times New Roman" w:hAnsi="Times New Roman" w:cs="Times New Roman"/>
          <w:sz w:val="24"/>
          <w:szCs w:val="24"/>
        </w:rPr>
        <w:t xml:space="preserve"> контроля» в соответствие требованиям Федерального закона </w:t>
      </w:r>
      <w:r>
        <w:rPr>
          <w:rFonts w:ascii="Times New Roman" w:hAnsi="Times New Roman" w:cs="Times New Roman"/>
          <w:sz w:val="24"/>
          <w:szCs w:val="24"/>
        </w:rPr>
        <w:t>№ 210-ФЗ от 27.07.2010 «Об организации предоставления государственных и муниципальных услуг» (в редакции Федерального закона № 351-ФЗ от 02.07.2021),руководствуясь статьей</w:t>
      </w:r>
      <w:r w:rsidRPr="00775B33">
        <w:rPr>
          <w:rFonts w:ascii="Times New Roman" w:hAnsi="Times New Roman" w:cs="Times New Roman"/>
          <w:sz w:val="24"/>
          <w:szCs w:val="24"/>
        </w:rPr>
        <w:t xml:space="preserve"> 42 Устава муниципального образования 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F52297" w:rsidRPr="00775B33" w:rsidRDefault="00F52297" w:rsidP="00013048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52297" w:rsidRPr="00775B33" w:rsidRDefault="00F52297" w:rsidP="00013048">
      <w:pPr>
        <w:tabs>
          <w:tab w:val="left" w:pos="342"/>
          <w:tab w:val="num" w:pos="513"/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B33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F52297" w:rsidRPr="00775B33" w:rsidRDefault="00F52297" w:rsidP="00013048">
      <w:pPr>
        <w:numPr>
          <w:ilvl w:val="0"/>
          <w:numId w:val="2"/>
        </w:numPr>
        <w:tabs>
          <w:tab w:val="left" w:pos="342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75B33">
        <w:rPr>
          <w:rFonts w:ascii="Times New Roman" w:hAnsi="Times New Roman" w:cs="Times New Roman"/>
          <w:sz w:val="24"/>
          <w:szCs w:val="24"/>
        </w:rPr>
        <w:t xml:space="preserve"> Внести в приложение к постановлению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775B33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75B33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775B33">
        <w:rPr>
          <w:rFonts w:ascii="Times New Roman" w:hAnsi="Times New Roman" w:cs="Times New Roman"/>
          <w:sz w:val="24"/>
          <w:szCs w:val="24"/>
        </w:rPr>
        <w:t xml:space="preserve"> № 1 «Об утверждении административного регламента осуществления муниципального </w:t>
      </w:r>
      <w:r>
        <w:rPr>
          <w:rFonts w:ascii="Times New Roman" w:hAnsi="Times New Roman" w:cs="Times New Roman"/>
          <w:sz w:val="24"/>
          <w:szCs w:val="24"/>
        </w:rPr>
        <w:t>жилищного контроля</w:t>
      </w:r>
      <w:r w:rsidRPr="00775B33">
        <w:rPr>
          <w:rFonts w:ascii="Times New Roman" w:hAnsi="Times New Roman" w:cs="Times New Roman"/>
          <w:sz w:val="24"/>
          <w:szCs w:val="24"/>
        </w:rPr>
        <w:t>» следующие изменения:</w:t>
      </w:r>
    </w:p>
    <w:p w:rsidR="00F52297" w:rsidRPr="00775B33" w:rsidRDefault="00F52297" w:rsidP="00013048">
      <w:pPr>
        <w:pStyle w:val="ListParagraph"/>
        <w:numPr>
          <w:ilvl w:val="1"/>
          <w:numId w:val="2"/>
        </w:numPr>
        <w:tabs>
          <w:tab w:val="left" w:pos="342"/>
          <w:tab w:val="left" w:pos="1134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75B33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ункт 5.3. раздела 5 приложения к постановлению </w:t>
      </w:r>
      <w:r w:rsidRPr="00775B33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F52297" w:rsidRDefault="00F52297" w:rsidP="005A6E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B33">
        <w:rPr>
          <w:rFonts w:ascii="Times New Roman" w:hAnsi="Times New Roman" w:cs="Times New Roman"/>
          <w:sz w:val="24"/>
          <w:szCs w:val="24"/>
        </w:rPr>
        <w:t>«</w:t>
      </w:r>
      <w:r w:rsidRPr="005A6EB6">
        <w:rPr>
          <w:rFonts w:ascii="Times New Roman" w:hAnsi="Times New Roman" w:cs="Times New Roman"/>
          <w:sz w:val="24"/>
          <w:szCs w:val="24"/>
        </w:rPr>
        <w:t>5.3. Жалоба</w:t>
      </w:r>
      <w:r w:rsidRPr="007B48BC">
        <w:rPr>
          <w:rFonts w:ascii="Times New Roman" w:hAnsi="Times New Roman" w:cs="Times New Roman"/>
          <w:sz w:val="24"/>
          <w:szCs w:val="24"/>
        </w:rPr>
        <w:t xml:space="preserve"> может быть направлена в письменной форме на бумажном носителе по почте, 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в орган, предоставляющий муниципальную услугу,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центра, а также в организации, предусмотренные ч. 1.1. статьи 16 Федерального закона № 210-ФЗ от 27.07.2010 «Об организации предоставления государственных и муниципальных услуг». </w:t>
      </w:r>
    </w:p>
    <w:p w:rsidR="00F52297" w:rsidRPr="00A66C7E" w:rsidRDefault="00F52297" w:rsidP="005A6E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на личном приеме заявителя»</w:t>
      </w:r>
      <w:r w:rsidRPr="00A66C7E">
        <w:rPr>
          <w:rFonts w:ascii="Times New Roman" w:hAnsi="Times New Roman" w:cs="Times New Roman"/>
          <w:sz w:val="24"/>
          <w:szCs w:val="24"/>
        </w:rPr>
        <w:t>.</w:t>
      </w:r>
    </w:p>
    <w:p w:rsidR="00F52297" w:rsidRDefault="00F52297" w:rsidP="00013048">
      <w:pPr>
        <w:pStyle w:val="ListParagraph"/>
        <w:numPr>
          <w:ilvl w:val="0"/>
          <w:numId w:val="2"/>
        </w:numPr>
        <w:tabs>
          <w:tab w:val="left" w:pos="3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7E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</w:t>
      </w:r>
      <w:r w:rsidRPr="00E76BEB"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 в сети Интернет.</w:t>
      </w:r>
    </w:p>
    <w:p w:rsidR="00F52297" w:rsidRDefault="00F52297" w:rsidP="00013048">
      <w:pPr>
        <w:numPr>
          <w:ilvl w:val="0"/>
          <w:numId w:val="2"/>
        </w:numPr>
        <w:tabs>
          <w:tab w:val="left" w:pos="3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BEB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момента его официального опубликования.</w:t>
      </w:r>
    </w:p>
    <w:p w:rsidR="00F52297" w:rsidRPr="00775B33" w:rsidRDefault="00F52297" w:rsidP="00013048">
      <w:pPr>
        <w:pStyle w:val="ListParagraph"/>
        <w:numPr>
          <w:ilvl w:val="0"/>
          <w:numId w:val="2"/>
        </w:numPr>
        <w:tabs>
          <w:tab w:val="left" w:pos="3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BEB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E76BEB">
        <w:rPr>
          <w:rFonts w:ascii="Times New Roman" w:hAnsi="Times New Roman" w:cs="Times New Roman"/>
          <w:sz w:val="24"/>
          <w:szCs w:val="24"/>
        </w:rPr>
        <w:t xml:space="preserve">аместителя </w:t>
      </w:r>
      <w:r w:rsidRPr="00775B33">
        <w:rPr>
          <w:rFonts w:ascii="Times New Roman" w:hAnsi="Times New Roman" w:cs="Times New Roman"/>
          <w:sz w:val="24"/>
          <w:szCs w:val="24"/>
        </w:rPr>
        <w:t xml:space="preserve">главы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775B33">
        <w:rPr>
          <w:rFonts w:ascii="Times New Roman" w:hAnsi="Times New Roman" w:cs="Times New Roman"/>
          <w:sz w:val="24"/>
          <w:szCs w:val="24"/>
        </w:rPr>
        <w:t>Волкович И.М.</w:t>
      </w:r>
    </w:p>
    <w:p w:rsidR="00F52297" w:rsidRDefault="00F52297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52297" w:rsidRDefault="00F52297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52297" w:rsidRPr="00CD6AC7" w:rsidRDefault="00F52297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2297" w:rsidRPr="00CD6AC7" w:rsidRDefault="00F52297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6AC7">
        <w:rPr>
          <w:rFonts w:ascii="Times New Roman" w:hAnsi="Times New Roman" w:cs="Times New Roman"/>
          <w:color w:val="000000"/>
          <w:sz w:val="24"/>
          <w:szCs w:val="24"/>
        </w:rPr>
        <w:t>Глава администрации района                                                                                              А.М. Кусков</w:t>
      </w:r>
    </w:p>
    <w:p w:rsidR="00F52297" w:rsidRPr="00CD6AC7" w:rsidRDefault="00F52297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2297" w:rsidRPr="00BB5FB9" w:rsidRDefault="00F52297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2297" w:rsidRPr="00BB5FB9" w:rsidRDefault="00F52297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2297" w:rsidRPr="00BB5FB9" w:rsidRDefault="00F52297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2297" w:rsidRPr="00BB5FB9" w:rsidRDefault="00F52297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F52297" w:rsidRPr="00BB5FB9" w:rsidSect="005A6EB6">
      <w:pgSz w:w="11906" w:h="16838"/>
      <w:pgMar w:top="1276" w:right="707" w:bottom="1135" w:left="1134" w:header="36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297" w:rsidRDefault="00F52297">
      <w:r>
        <w:separator/>
      </w:r>
    </w:p>
  </w:endnote>
  <w:endnote w:type="continuationSeparator" w:id="1">
    <w:p w:rsidR="00F52297" w:rsidRDefault="00F52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297" w:rsidRDefault="00F52297">
      <w:r>
        <w:separator/>
      </w:r>
    </w:p>
  </w:footnote>
  <w:footnote w:type="continuationSeparator" w:id="1">
    <w:p w:rsidR="00F52297" w:rsidRDefault="00F522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6352"/>
    <w:rsid w:val="00013048"/>
    <w:rsid w:val="000332E4"/>
    <w:rsid w:val="00041054"/>
    <w:rsid w:val="0005172E"/>
    <w:rsid w:val="00074998"/>
    <w:rsid w:val="000843BF"/>
    <w:rsid w:val="00085CA4"/>
    <w:rsid w:val="00096755"/>
    <w:rsid w:val="00182FFA"/>
    <w:rsid w:val="00185550"/>
    <w:rsid w:val="001E516E"/>
    <w:rsid w:val="00201C69"/>
    <w:rsid w:val="00246032"/>
    <w:rsid w:val="002A6B56"/>
    <w:rsid w:val="002B1326"/>
    <w:rsid w:val="002C73B0"/>
    <w:rsid w:val="00354EA6"/>
    <w:rsid w:val="00370D30"/>
    <w:rsid w:val="0039485E"/>
    <w:rsid w:val="003A35D1"/>
    <w:rsid w:val="003D09E5"/>
    <w:rsid w:val="003E36D9"/>
    <w:rsid w:val="003E4F51"/>
    <w:rsid w:val="00407F03"/>
    <w:rsid w:val="004309E9"/>
    <w:rsid w:val="00436FE4"/>
    <w:rsid w:val="00452629"/>
    <w:rsid w:val="00472B46"/>
    <w:rsid w:val="00481F98"/>
    <w:rsid w:val="00495C6B"/>
    <w:rsid w:val="004971C0"/>
    <w:rsid w:val="004A3877"/>
    <w:rsid w:val="004C0454"/>
    <w:rsid w:val="004C5371"/>
    <w:rsid w:val="004E4331"/>
    <w:rsid w:val="004E5BB9"/>
    <w:rsid w:val="00520BD3"/>
    <w:rsid w:val="00525A81"/>
    <w:rsid w:val="005406FD"/>
    <w:rsid w:val="00553E72"/>
    <w:rsid w:val="005821B2"/>
    <w:rsid w:val="00583151"/>
    <w:rsid w:val="00585739"/>
    <w:rsid w:val="005869C1"/>
    <w:rsid w:val="005953F3"/>
    <w:rsid w:val="005A06E6"/>
    <w:rsid w:val="005A26E2"/>
    <w:rsid w:val="005A6EB6"/>
    <w:rsid w:val="005E06AF"/>
    <w:rsid w:val="005E0DED"/>
    <w:rsid w:val="00615477"/>
    <w:rsid w:val="00640084"/>
    <w:rsid w:val="0068637F"/>
    <w:rsid w:val="00687FB1"/>
    <w:rsid w:val="006A6352"/>
    <w:rsid w:val="00712A3A"/>
    <w:rsid w:val="0071452E"/>
    <w:rsid w:val="00775B33"/>
    <w:rsid w:val="007A46E3"/>
    <w:rsid w:val="007B48BC"/>
    <w:rsid w:val="007D540A"/>
    <w:rsid w:val="007F29F9"/>
    <w:rsid w:val="0081684C"/>
    <w:rsid w:val="00817F88"/>
    <w:rsid w:val="00874243"/>
    <w:rsid w:val="00884D3A"/>
    <w:rsid w:val="008A1F89"/>
    <w:rsid w:val="008B383F"/>
    <w:rsid w:val="008D086D"/>
    <w:rsid w:val="008E6B0F"/>
    <w:rsid w:val="00902543"/>
    <w:rsid w:val="009050B5"/>
    <w:rsid w:val="009113CC"/>
    <w:rsid w:val="0092402E"/>
    <w:rsid w:val="009317DC"/>
    <w:rsid w:val="00933BDC"/>
    <w:rsid w:val="00941B81"/>
    <w:rsid w:val="00945315"/>
    <w:rsid w:val="00953459"/>
    <w:rsid w:val="00960FD4"/>
    <w:rsid w:val="00984958"/>
    <w:rsid w:val="009914A7"/>
    <w:rsid w:val="009928E1"/>
    <w:rsid w:val="009A55A0"/>
    <w:rsid w:val="009D4DFB"/>
    <w:rsid w:val="009E5797"/>
    <w:rsid w:val="00A02C16"/>
    <w:rsid w:val="00A1298D"/>
    <w:rsid w:val="00A3675A"/>
    <w:rsid w:val="00A62923"/>
    <w:rsid w:val="00A66C7E"/>
    <w:rsid w:val="00A7396C"/>
    <w:rsid w:val="00A957B3"/>
    <w:rsid w:val="00AA5452"/>
    <w:rsid w:val="00AB0809"/>
    <w:rsid w:val="00AC1C6A"/>
    <w:rsid w:val="00AC714D"/>
    <w:rsid w:val="00AE18FE"/>
    <w:rsid w:val="00AE7E4C"/>
    <w:rsid w:val="00B137A1"/>
    <w:rsid w:val="00B320FE"/>
    <w:rsid w:val="00B32B66"/>
    <w:rsid w:val="00B432EC"/>
    <w:rsid w:val="00B57122"/>
    <w:rsid w:val="00B57DA3"/>
    <w:rsid w:val="00B73011"/>
    <w:rsid w:val="00BB4D46"/>
    <w:rsid w:val="00BB5FB9"/>
    <w:rsid w:val="00BC1068"/>
    <w:rsid w:val="00BE5079"/>
    <w:rsid w:val="00BF33B6"/>
    <w:rsid w:val="00BF4D67"/>
    <w:rsid w:val="00C07254"/>
    <w:rsid w:val="00C35EBA"/>
    <w:rsid w:val="00C450C1"/>
    <w:rsid w:val="00C4662D"/>
    <w:rsid w:val="00C85C06"/>
    <w:rsid w:val="00CA2239"/>
    <w:rsid w:val="00CB0A01"/>
    <w:rsid w:val="00CD4049"/>
    <w:rsid w:val="00CD6AC7"/>
    <w:rsid w:val="00CD7639"/>
    <w:rsid w:val="00D04B89"/>
    <w:rsid w:val="00D0579E"/>
    <w:rsid w:val="00D14C9B"/>
    <w:rsid w:val="00D27F19"/>
    <w:rsid w:val="00D300AC"/>
    <w:rsid w:val="00D3016F"/>
    <w:rsid w:val="00D363BB"/>
    <w:rsid w:val="00D41758"/>
    <w:rsid w:val="00D51055"/>
    <w:rsid w:val="00D61CB7"/>
    <w:rsid w:val="00D6583F"/>
    <w:rsid w:val="00D66A40"/>
    <w:rsid w:val="00D70DBF"/>
    <w:rsid w:val="00DD3F80"/>
    <w:rsid w:val="00DE6717"/>
    <w:rsid w:val="00DF4682"/>
    <w:rsid w:val="00E07524"/>
    <w:rsid w:val="00E21179"/>
    <w:rsid w:val="00E26079"/>
    <w:rsid w:val="00E378A2"/>
    <w:rsid w:val="00E5458A"/>
    <w:rsid w:val="00E70DC1"/>
    <w:rsid w:val="00E76BEB"/>
    <w:rsid w:val="00EB65B0"/>
    <w:rsid w:val="00EE574F"/>
    <w:rsid w:val="00EF42FA"/>
    <w:rsid w:val="00F13A53"/>
    <w:rsid w:val="00F36764"/>
    <w:rsid w:val="00F405CE"/>
    <w:rsid w:val="00F52297"/>
    <w:rsid w:val="00F5390F"/>
    <w:rsid w:val="00F86C39"/>
    <w:rsid w:val="00F9138B"/>
    <w:rsid w:val="00F970B8"/>
    <w:rsid w:val="00FD494F"/>
    <w:rsid w:val="00FF690B"/>
    <w:rsid w:val="00FF7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A4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D363BB"/>
    <w:pPr>
      <w:spacing w:after="0"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363BB"/>
    <w:rPr>
      <w:rFonts w:ascii="Impact" w:hAnsi="Impact" w:cs="Impact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363BB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99"/>
    <w:qFormat/>
    <w:rsid w:val="00585739"/>
    <w:pPr>
      <w:ind w:left="720"/>
    </w:pPr>
  </w:style>
  <w:style w:type="table" w:styleId="TableGrid">
    <w:name w:val="Table Grid"/>
    <w:basedOn w:val="TableNormal"/>
    <w:uiPriority w:val="99"/>
    <w:rsid w:val="003E36D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Normal"/>
    <w:uiPriority w:val="99"/>
    <w:rsid w:val="009D4DFB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0084"/>
  </w:style>
  <w:style w:type="character" w:styleId="PageNumber">
    <w:name w:val="page number"/>
    <w:basedOn w:val="DefaultParagraphFont"/>
    <w:uiPriority w:val="99"/>
    <w:rsid w:val="00E21179"/>
  </w:style>
  <w:style w:type="paragraph" w:styleId="Footer">
    <w:name w:val="footer"/>
    <w:basedOn w:val="Normal"/>
    <w:link w:val="FooterChar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400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87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195</TotalTime>
  <Pages>2</Pages>
  <Words>420</Words>
  <Characters>2399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Лосева Е.Ю.</cp:lastModifiedBy>
  <cp:revision>9</cp:revision>
  <cp:lastPrinted>2021-10-14T08:51:00Z</cp:lastPrinted>
  <dcterms:created xsi:type="dcterms:W3CDTF">2021-09-10T09:40:00Z</dcterms:created>
  <dcterms:modified xsi:type="dcterms:W3CDTF">2021-10-28T11:52:00Z</dcterms:modified>
</cp:coreProperties>
</file>